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6F53D" w14:textId="77777777" w:rsidR="00D146D0" w:rsidRDefault="00D146D0" w:rsidP="00D146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Richardson AMBLER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1434 – 1519)</w:t>
      </w:r>
    </w:p>
    <w:p w14:paraId="5C7ADAE2" w14:textId="77777777" w:rsidR="00D146D0" w:rsidRDefault="00D146D0" w:rsidP="00D146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Halifax.</w:t>
      </w:r>
    </w:p>
    <w:p w14:paraId="702BF301" w14:textId="77777777" w:rsidR="00D146D0" w:rsidRDefault="00D146D0" w:rsidP="00D146D0">
      <w:pPr>
        <w:pStyle w:val="NoSpacing"/>
        <w:rPr>
          <w:rFonts w:cs="Times New Roman"/>
          <w:szCs w:val="24"/>
        </w:rPr>
      </w:pPr>
    </w:p>
    <w:p w14:paraId="61166493" w14:textId="77777777" w:rsidR="00D146D0" w:rsidRDefault="00D146D0" w:rsidP="00D146D0">
      <w:pPr>
        <w:pStyle w:val="NoSpacing"/>
        <w:rPr>
          <w:rFonts w:cs="Times New Roman"/>
          <w:szCs w:val="24"/>
        </w:rPr>
      </w:pPr>
    </w:p>
    <w:p w14:paraId="331D34F1" w14:textId="77777777" w:rsidR="00D146D0" w:rsidRDefault="00D146D0" w:rsidP="00D146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(1460) Mary Ann Farnhill(q.v.).</w:t>
      </w:r>
    </w:p>
    <w:p w14:paraId="0284DDB7" w14:textId="77777777" w:rsidR="00D146D0" w:rsidRDefault="00D146D0" w:rsidP="00D146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3E3A78FE" w14:textId="77777777" w:rsidR="00D146D0" w:rsidRDefault="00D146D0" w:rsidP="00D146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 John Richardson(q.v.), William(q.v.), Richard(q.v.), Christabell(q.v.) and</w:t>
      </w:r>
    </w:p>
    <w:p w14:paraId="64407500" w14:textId="77777777" w:rsidR="00D146D0" w:rsidRDefault="00D146D0" w:rsidP="00D146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       Robert(q.v.).   (ibid.)</w:t>
      </w:r>
    </w:p>
    <w:p w14:paraId="17D571D8" w14:textId="77777777" w:rsidR="00D146D0" w:rsidRDefault="00D146D0" w:rsidP="00D146D0">
      <w:pPr>
        <w:pStyle w:val="NoSpacing"/>
        <w:rPr>
          <w:rFonts w:cs="Times New Roman"/>
          <w:szCs w:val="24"/>
        </w:rPr>
      </w:pPr>
    </w:p>
    <w:p w14:paraId="727D3412" w14:textId="77777777" w:rsidR="00D146D0" w:rsidRDefault="00D146D0" w:rsidP="00D146D0">
      <w:pPr>
        <w:pStyle w:val="NoSpacing"/>
        <w:rPr>
          <w:rFonts w:cs="Times New Roman"/>
          <w:szCs w:val="24"/>
        </w:rPr>
      </w:pPr>
    </w:p>
    <w:p w14:paraId="4843971E" w14:textId="77777777" w:rsidR="00D146D0" w:rsidRDefault="00D146D0" w:rsidP="00D146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August 2023</w:t>
      </w:r>
    </w:p>
    <w:p w14:paraId="285AB9C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66F04" w14:textId="77777777" w:rsidR="00D146D0" w:rsidRDefault="00D146D0" w:rsidP="009139A6">
      <w:r>
        <w:separator/>
      </w:r>
    </w:p>
  </w:endnote>
  <w:endnote w:type="continuationSeparator" w:id="0">
    <w:p w14:paraId="54D6BC8C" w14:textId="77777777" w:rsidR="00D146D0" w:rsidRDefault="00D146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240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0C0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615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5C5DC" w14:textId="77777777" w:rsidR="00D146D0" w:rsidRDefault="00D146D0" w:rsidP="009139A6">
      <w:r>
        <w:separator/>
      </w:r>
    </w:p>
  </w:footnote>
  <w:footnote w:type="continuationSeparator" w:id="0">
    <w:p w14:paraId="1BF7DA5F" w14:textId="77777777" w:rsidR="00D146D0" w:rsidRDefault="00D146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38F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D06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523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6D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146D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FCDA6"/>
  <w15:chartTrackingRefBased/>
  <w15:docId w15:val="{B91DB757-CE5B-4BB6-AD66-A10172675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2023-08-31T18:15:00Z</dcterms:created>
  <dcterms:modified xsi:type="dcterms:W3CDTF">2023-08-31T18:17:00Z</dcterms:modified>
</cp:coreProperties>
</file>